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63405A" w14:textId="6D972245" w:rsidR="00B971B1" w:rsidRDefault="00B971B1" w:rsidP="00B971B1">
      <w:pPr>
        <w:pStyle w:val="NoSpacing"/>
      </w:pPr>
      <w:r>
        <w:rPr>
          <w:u w:val="single"/>
        </w:rPr>
        <w:t>Robert FERRIBY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448-62</w:t>
      </w:r>
      <w:r>
        <w:t>)</w:t>
      </w:r>
    </w:p>
    <w:p w14:paraId="0EA89125" w14:textId="77777777" w:rsidR="00B971B1" w:rsidRDefault="00B971B1" w:rsidP="00B971B1">
      <w:pPr>
        <w:pStyle w:val="NoSpacing"/>
      </w:pPr>
      <w:r>
        <w:t xml:space="preserve">Rector of </w:t>
      </w:r>
      <w:proofErr w:type="spellStart"/>
      <w:proofErr w:type="gramStart"/>
      <w:r>
        <w:t>St.Laurence’s</w:t>
      </w:r>
      <w:proofErr w:type="spellEnd"/>
      <w:proofErr w:type="gramEnd"/>
      <w:r>
        <w:t xml:space="preserve"> Church, Rising, Norfolk.</w:t>
      </w:r>
    </w:p>
    <w:p w14:paraId="73D4E0C0" w14:textId="77777777" w:rsidR="00B971B1" w:rsidRDefault="00B971B1" w:rsidP="00B971B1">
      <w:pPr>
        <w:pStyle w:val="NoSpacing"/>
      </w:pPr>
    </w:p>
    <w:p w14:paraId="48BF1B50" w14:textId="77777777" w:rsidR="00B971B1" w:rsidRDefault="00B971B1" w:rsidP="00B971B1">
      <w:pPr>
        <w:pStyle w:val="NoSpacing"/>
      </w:pPr>
    </w:p>
    <w:p w14:paraId="6687A5C0" w14:textId="681A3EA4" w:rsidR="00B971B1" w:rsidRDefault="00B971B1" w:rsidP="00B971B1">
      <w:pPr>
        <w:pStyle w:val="NoSpacing"/>
      </w:pPr>
      <w:r>
        <w:tab/>
        <w:t>1</w:t>
      </w:r>
      <w:r>
        <w:t>448</w:t>
      </w:r>
      <w:bookmarkStart w:id="0" w:name="_GoBack"/>
      <w:bookmarkEnd w:id="0"/>
      <w:r>
        <w:tab/>
        <w:t>He became Rector.</w:t>
      </w:r>
    </w:p>
    <w:p w14:paraId="7CEEA0D8" w14:textId="77777777" w:rsidR="00B971B1" w:rsidRDefault="00B971B1" w:rsidP="00B971B1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Rising',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42-59.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http://www.british-history.ac.uk/topographical-hist-norfolk/vol9/pp42-59 [accessed 23 April 2019].</w:t>
      </w:r>
      <w:r>
        <w:rPr>
          <w:color w:val="333333"/>
          <w:shd w:val="clear" w:color="auto" w:fill="FFFFFF"/>
        </w:rPr>
        <w:t>)</w:t>
      </w:r>
    </w:p>
    <w:p w14:paraId="699D8676" w14:textId="77777777" w:rsidR="00B971B1" w:rsidRDefault="00B971B1" w:rsidP="00B971B1">
      <w:pPr>
        <w:pStyle w:val="NoSpacing"/>
        <w:rPr>
          <w:color w:val="333333"/>
          <w:shd w:val="clear" w:color="auto" w:fill="FFFFFF"/>
        </w:rPr>
      </w:pPr>
    </w:p>
    <w:p w14:paraId="5B3C50C8" w14:textId="77777777" w:rsidR="00B971B1" w:rsidRDefault="00B971B1" w:rsidP="00B971B1">
      <w:pPr>
        <w:pStyle w:val="NoSpacing"/>
        <w:rPr>
          <w:color w:val="333333"/>
          <w:shd w:val="clear" w:color="auto" w:fill="FFFFFF"/>
        </w:rPr>
      </w:pPr>
    </w:p>
    <w:p w14:paraId="33F3E26C" w14:textId="77777777" w:rsidR="00B971B1" w:rsidRPr="0026547E" w:rsidRDefault="00B971B1" w:rsidP="00B971B1">
      <w:pPr>
        <w:pStyle w:val="NoSpacing"/>
      </w:pPr>
      <w:r>
        <w:rPr>
          <w:color w:val="333333"/>
          <w:shd w:val="clear" w:color="auto" w:fill="FFFFFF"/>
        </w:rPr>
        <w:t>23 April 2019</w:t>
      </w:r>
    </w:p>
    <w:p w14:paraId="5BD79754" w14:textId="2D6204EA" w:rsidR="006B2F86" w:rsidRPr="00B971B1" w:rsidRDefault="00B971B1" w:rsidP="00E71FC3">
      <w:pPr>
        <w:pStyle w:val="NoSpacing"/>
      </w:pPr>
    </w:p>
    <w:sectPr w:rsidR="006B2F86" w:rsidRPr="00B971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F2EBD" w14:textId="77777777" w:rsidR="00B971B1" w:rsidRDefault="00B971B1" w:rsidP="00E71FC3">
      <w:pPr>
        <w:spacing w:after="0" w:line="240" w:lineRule="auto"/>
      </w:pPr>
      <w:r>
        <w:separator/>
      </w:r>
    </w:p>
  </w:endnote>
  <w:endnote w:type="continuationSeparator" w:id="0">
    <w:p w14:paraId="189F5F8D" w14:textId="77777777" w:rsidR="00B971B1" w:rsidRDefault="00B971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F1D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15F6D" w14:textId="77777777" w:rsidR="00B971B1" w:rsidRDefault="00B971B1" w:rsidP="00E71FC3">
      <w:pPr>
        <w:spacing w:after="0" w:line="240" w:lineRule="auto"/>
      </w:pPr>
      <w:r>
        <w:separator/>
      </w:r>
    </w:p>
  </w:footnote>
  <w:footnote w:type="continuationSeparator" w:id="0">
    <w:p w14:paraId="6FA43190" w14:textId="77777777" w:rsidR="00B971B1" w:rsidRDefault="00B971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B1"/>
    <w:rsid w:val="001A7C09"/>
    <w:rsid w:val="00577BD5"/>
    <w:rsid w:val="00656CBA"/>
    <w:rsid w:val="006A1F77"/>
    <w:rsid w:val="00733BE7"/>
    <w:rsid w:val="00AB52E8"/>
    <w:rsid w:val="00B16D3F"/>
    <w:rsid w:val="00B971B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8EAFF"/>
  <w15:chartTrackingRefBased/>
  <w15:docId w15:val="{246E5942-9A42-4CE3-B99C-22C8D95C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B971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2019-04-23T21:07:00Z</dcterms:created>
  <dcterms:modified xsi:type="dcterms:W3CDTF">2019-04-23T21:08:00Z</dcterms:modified>
</cp:coreProperties>
</file>